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7BD" w:rsidRPr="005307BD" w:rsidRDefault="005307BD" w:rsidP="005307BD">
      <w:pPr>
        <w:tabs>
          <w:tab w:val="left" w:pos="1080"/>
        </w:tabs>
        <w:rPr>
          <w:rFonts w:asciiTheme="minorHAnsi" w:hAnsiTheme="minorHAnsi" w:cs="Arial"/>
          <w:b/>
          <w:sz w:val="22"/>
          <w:szCs w:val="22"/>
        </w:rPr>
      </w:pPr>
      <w:r w:rsidRPr="005307BD">
        <w:rPr>
          <w:rFonts w:asciiTheme="minorHAnsi" w:hAnsiTheme="minorHAnsi" w:cs="Arial"/>
          <w:b/>
          <w:sz w:val="22"/>
          <w:szCs w:val="22"/>
        </w:rPr>
        <w:t>DATE</w:t>
      </w:r>
      <w:r w:rsidRPr="005307BD">
        <w:rPr>
          <w:rFonts w:asciiTheme="minorHAnsi" w:hAnsiTheme="minorHAnsi" w:cs="Arial"/>
          <w:sz w:val="22"/>
          <w:szCs w:val="22"/>
        </w:rPr>
        <w:t xml:space="preserve">: </w:t>
      </w:r>
      <w:r w:rsidRPr="005307BD">
        <w:rPr>
          <w:rFonts w:asciiTheme="minorHAnsi" w:hAnsiTheme="minorHAnsi" w:cs="Arial"/>
          <w:sz w:val="22"/>
          <w:szCs w:val="22"/>
        </w:rPr>
        <w:tab/>
      </w:r>
      <w:r w:rsidRPr="005307BD">
        <w:rPr>
          <w:rFonts w:asciiTheme="minorHAnsi" w:hAnsiTheme="minorHAnsi" w:cs="Arial"/>
          <w:sz w:val="22"/>
          <w:szCs w:val="22"/>
        </w:rPr>
        <w:fldChar w:fldCharType="begin"/>
      </w:r>
      <w:r w:rsidRPr="005307BD">
        <w:rPr>
          <w:rFonts w:asciiTheme="minorHAnsi" w:hAnsiTheme="minorHAnsi" w:cs="Arial"/>
          <w:sz w:val="22"/>
          <w:szCs w:val="22"/>
        </w:rPr>
        <w:instrText xml:space="preserve"> DATE \@ "MMMM d, yyyy" </w:instrText>
      </w:r>
      <w:r w:rsidRPr="005307BD">
        <w:rPr>
          <w:rFonts w:asciiTheme="minorHAnsi" w:hAnsiTheme="minorHAnsi" w:cs="Arial"/>
          <w:sz w:val="22"/>
          <w:szCs w:val="22"/>
        </w:rPr>
        <w:fldChar w:fldCharType="separate"/>
      </w:r>
      <w:r w:rsidR="0057133A">
        <w:rPr>
          <w:rFonts w:asciiTheme="minorHAnsi" w:hAnsiTheme="minorHAnsi" w:cs="Arial"/>
          <w:noProof/>
          <w:sz w:val="22"/>
          <w:szCs w:val="22"/>
        </w:rPr>
        <w:t>May 22, 2019</w:t>
      </w:r>
      <w:r w:rsidRPr="005307BD">
        <w:rPr>
          <w:rFonts w:asciiTheme="minorHAnsi" w:hAnsiTheme="minorHAnsi" w:cs="Arial"/>
          <w:sz w:val="22"/>
          <w:szCs w:val="22"/>
        </w:rPr>
        <w:fldChar w:fldCharType="end"/>
      </w:r>
    </w:p>
    <w:p w:rsidR="005307BD" w:rsidRPr="005307BD" w:rsidRDefault="005307BD" w:rsidP="005307BD">
      <w:pPr>
        <w:rPr>
          <w:rFonts w:asciiTheme="minorHAnsi" w:hAnsiTheme="minorHAnsi" w:cs="Arial"/>
          <w:sz w:val="22"/>
          <w:szCs w:val="22"/>
        </w:rPr>
      </w:pPr>
    </w:p>
    <w:p w:rsidR="005307BD" w:rsidRPr="005307BD" w:rsidRDefault="005307BD" w:rsidP="005307BD">
      <w:pPr>
        <w:tabs>
          <w:tab w:val="left" w:pos="1080"/>
        </w:tabs>
        <w:rPr>
          <w:rFonts w:asciiTheme="minorHAnsi" w:hAnsiTheme="minorHAnsi" w:cs="Arial"/>
          <w:sz w:val="22"/>
          <w:szCs w:val="22"/>
        </w:rPr>
      </w:pPr>
      <w:r w:rsidRPr="005307BD">
        <w:rPr>
          <w:rFonts w:asciiTheme="minorHAnsi" w:hAnsiTheme="minorHAnsi" w:cs="Arial"/>
          <w:b/>
          <w:sz w:val="22"/>
          <w:szCs w:val="22"/>
        </w:rPr>
        <w:t>FROM</w:t>
      </w:r>
      <w:r w:rsidRPr="005307BD">
        <w:rPr>
          <w:rFonts w:asciiTheme="minorHAnsi" w:hAnsiTheme="minorHAnsi" w:cs="Arial"/>
          <w:sz w:val="22"/>
          <w:szCs w:val="22"/>
        </w:rPr>
        <w:t xml:space="preserve">:  </w:t>
      </w:r>
      <w:r w:rsidRPr="005307BD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>Julie Janssen</w:t>
      </w:r>
    </w:p>
    <w:p w:rsidR="005307BD" w:rsidRPr="005307BD" w:rsidRDefault="005307BD" w:rsidP="005307BD">
      <w:pPr>
        <w:tabs>
          <w:tab w:val="left" w:pos="1080"/>
        </w:tabs>
        <w:rPr>
          <w:rFonts w:asciiTheme="minorHAnsi" w:hAnsiTheme="minorHAnsi" w:cs="Arial"/>
          <w:sz w:val="22"/>
          <w:szCs w:val="22"/>
        </w:rPr>
      </w:pPr>
      <w:r w:rsidRPr="005307BD">
        <w:rPr>
          <w:rFonts w:asciiTheme="minorHAnsi" w:hAnsiTheme="minorHAnsi" w:cs="Arial"/>
          <w:sz w:val="22"/>
          <w:szCs w:val="22"/>
        </w:rPr>
        <w:tab/>
        <w:t>Purchasing Agent</w:t>
      </w:r>
    </w:p>
    <w:p w:rsidR="005307BD" w:rsidRPr="005307BD" w:rsidRDefault="005307BD" w:rsidP="005307BD">
      <w:pPr>
        <w:rPr>
          <w:rFonts w:asciiTheme="minorHAnsi" w:hAnsiTheme="minorHAnsi" w:cs="Arial"/>
          <w:sz w:val="22"/>
          <w:szCs w:val="22"/>
        </w:rPr>
      </w:pPr>
    </w:p>
    <w:p w:rsidR="005307BD" w:rsidRPr="005307BD" w:rsidRDefault="005307BD" w:rsidP="005307BD">
      <w:pPr>
        <w:tabs>
          <w:tab w:val="left" w:pos="1080"/>
        </w:tabs>
        <w:jc w:val="both"/>
        <w:rPr>
          <w:rFonts w:asciiTheme="minorHAnsi" w:hAnsiTheme="minorHAnsi" w:cs="Arial"/>
          <w:sz w:val="22"/>
          <w:szCs w:val="22"/>
        </w:rPr>
      </w:pPr>
      <w:r w:rsidRPr="005307BD">
        <w:rPr>
          <w:rFonts w:asciiTheme="minorHAnsi" w:hAnsiTheme="minorHAnsi" w:cs="Arial"/>
          <w:b/>
          <w:sz w:val="22"/>
          <w:szCs w:val="22"/>
        </w:rPr>
        <w:t>SUBJECT</w:t>
      </w:r>
      <w:r w:rsidRPr="005307BD">
        <w:rPr>
          <w:rFonts w:asciiTheme="minorHAnsi" w:hAnsiTheme="minorHAnsi" w:cs="Arial"/>
          <w:sz w:val="22"/>
          <w:szCs w:val="22"/>
        </w:rPr>
        <w:t>:</w:t>
      </w:r>
      <w:r w:rsidRPr="005307BD">
        <w:rPr>
          <w:rFonts w:asciiTheme="minorHAnsi" w:hAnsiTheme="minorHAnsi" w:cs="Arial"/>
          <w:sz w:val="22"/>
          <w:szCs w:val="22"/>
        </w:rPr>
        <w:tab/>
        <w:t xml:space="preserve">State of Iowa Request for Proposal No. </w:t>
      </w:r>
      <w:r>
        <w:rPr>
          <w:rFonts w:asciiTheme="minorHAnsi" w:hAnsiTheme="minorHAnsi" w:cs="Arial"/>
          <w:sz w:val="22"/>
          <w:szCs w:val="22"/>
        </w:rPr>
        <w:t>RFB0319005058</w:t>
      </w:r>
      <w:r w:rsidRPr="005307BD">
        <w:rPr>
          <w:rFonts w:asciiTheme="minorHAnsi" w:hAnsiTheme="minorHAnsi" w:cs="Arial"/>
          <w:sz w:val="22"/>
          <w:szCs w:val="22"/>
        </w:rPr>
        <w:t xml:space="preserve"> “</w:t>
      </w:r>
      <w:r>
        <w:rPr>
          <w:rFonts w:asciiTheme="minorHAnsi" w:hAnsiTheme="minorHAnsi" w:cs="Arial"/>
          <w:sz w:val="22"/>
          <w:szCs w:val="22"/>
        </w:rPr>
        <w:t>DNR Class Uniform</w:t>
      </w:r>
      <w:r w:rsidRPr="005307BD">
        <w:rPr>
          <w:rFonts w:asciiTheme="minorHAnsi" w:hAnsiTheme="minorHAnsi" w:cs="Arial"/>
          <w:sz w:val="22"/>
          <w:szCs w:val="22"/>
        </w:rPr>
        <w:t>”</w:t>
      </w:r>
    </w:p>
    <w:p w:rsidR="005307BD" w:rsidRPr="005307BD" w:rsidRDefault="005307BD" w:rsidP="005307BD">
      <w:pPr>
        <w:rPr>
          <w:rFonts w:asciiTheme="minorHAnsi" w:hAnsiTheme="minorHAnsi" w:cs="Arial"/>
          <w:sz w:val="22"/>
          <w:szCs w:val="22"/>
        </w:rPr>
      </w:pPr>
    </w:p>
    <w:p w:rsidR="005307BD" w:rsidRPr="005307BD" w:rsidRDefault="005307BD" w:rsidP="005307BD">
      <w:pPr>
        <w:jc w:val="center"/>
        <w:rPr>
          <w:rFonts w:asciiTheme="minorHAnsi" w:hAnsiTheme="minorHAnsi" w:cs="Arial"/>
          <w:sz w:val="22"/>
          <w:szCs w:val="22"/>
        </w:rPr>
      </w:pPr>
      <w:r w:rsidRPr="005307BD">
        <w:rPr>
          <w:rFonts w:asciiTheme="minorHAnsi" w:hAnsiTheme="minorHAnsi" w:cs="Arial"/>
          <w:sz w:val="22"/>
          <w:szCs w:val="22"/>
        </w:rPr>
        <w:t xml:space="preserve">  Request for Clarification #1</w:t>
      </w:r>
    </w:p>
    <w:p w:rsidR="005307BD" w:rsidRPr="005307BD" w:rsidRDefault="005307BD" w:rsidP="005307BD">
      <w:pPr>
        <w:rPr>
          <w:rFonts w:asciiTheme="minorHAnsi" w:hAnsiTheme="minorHAnsi" w:cs="Arial"/>
          <w:sz w:val="22"/>
          <w:szCs w:val="22"/>
        </w:rPr>
      </w:pPr>
    </w:p>
    <w:p w:rsidR="005307BD" w:rsidRPr="005307BD" w:rsidRDefault="005307BD" w:rsidP="005307BD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5307BD">
        <w:rPr>
          <w:rFonts w:asciiTheme="minorHAnsi" w:hAnsiTheme="minorHAnsi" w:cs="Arial"/>
          <w:b/>
          <w:sz w:val="22"/>
          <w:szCs w:val="22"/>
        </w:rPr>
        <w:t>During our evaluation of proposals, the following items required clarification.   Please include all applicable details pertaining to these issues in your response.</w:t>
      </w:r>
    </w:p>
    <w:p w:rsidR="005307BD" w:rsidRPr="005307BD" w:rsidRDefault="005307BD" w:rsidP="005307BD">
      <w:pPr>
        <w:jc w:val="both"/>
        <w:rPr>
          <w:rFonts w:asciiTheme="minorHAnsi" w:hAnsiTheme="minorHAnsi" w:cs="Arial"/>
          <w:sz w:val="22"/>
          <w:szCs w:val="22"/>
        </w:rPr>
      </w:pPr>
      <w:r w:rsidRPr="005307BD">
        <w:rPr>
          <w:rFonts w:asciiTheme="minorHAnsi" w:hAnsiTheme="minorHAnsi" w:cs="Arial"/>
          <w:sz w:val="22"/>
          <w:szCs w:val="22"/>
        </w:rPr>
        <w:t> </w:t>
      </w:r>
    </w:p>
    <w:p w:rsidR="005307BD" w:rsidRPr="005307BD" w:rsidRDefault="005307BD" w:rsidP="005307BD">
      <w:pPr>
        <w:pStyle w:val="ListParagraph"/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5307BD">
        <w:rPr>
          <w:rFonts w:asciiTheme="minorHAnsi" w:hAnsiTheme="minorHAnsi"/>
          <w:sz w:val="22"/>
          <w:szCs w:val="22"/>
        </w:rPr>
        <w:t>1.</w:t>
      </w:r>
      <w:r w:rsidR="0058370A">
        <w:rPr>
          <w:rFonts w:asciiTheme="minorHAnsi" w:hAnsiTheme="minorHAnsi"/>
          <w:sz w:val="22"/>
          <w:szCs w:val="22"/>
        </w:rPr>
        <w:tab/>
        <w:t>Did your Bid Response pricing inc</w:t>
      </w:r>
      <w:r w:rsidR="00A550FD">
        <w:rPr>
          <w:rFonts w:asciiTheme="minorHAnsi" w:hAnsiTheme="minorHAnsi"/>
          <w:sz w:val="22"/>
          <w:szCs w:val="22"/>
        </w:rPr>
        <w:t>lude the Embellishment/Alteration Specification i</w:t>
      </w:r>
      <w:r w:rsidR="0058370A">
        <w:rPr>
          <w:rFonts w:asciiTheme="minorHAnsi" w:hAnsiTheme="minorHAnsi"/>
          <w:sz w:val="22"/>
          <w:szCs w:val="22"/>
        </w:rPr>
        <w:t xml:space="preserve">n the price of the items? </w:t>
      </w:r>
      <w:proofErr w:type="gramStart"/>
      <w:r w:rsidR="0058370A">
        <w:rPr>
          <w:rFonts w:asciiTheme="minorHAnsi" w:hAnsiTheme="minorHAnsi"/>
          <w:sz w:val="22"/>
          <w:szCs w:val="22"/>
        </w:rPr>
        <w:t>Lines 3.7.1 - 3.7.14</w:t>
      </w:r>
      <w:r w:rsidR="0057133A">
        <w:rPr>
          <w:rFonts w:asciiTheme="minorHAnsi" w:hAnsiTheme="minorHAnsi"/>
          <w:sz w:val="22"/>
          <w:szCs w:val="22"/>
        </w:rPr>
        <w:t>.</w:t>
      </w:r>
      <w:proofErr w:type="gramEnd"/>
    </w:p>
    <w:p w:rsidR="005307BD" w:rsidRPr="005307BD" w:rsidRDefault="005307BD" w:rsidP="005307BD">
      <w:pPr>
        <w:pStyle w:val="ListParagraph"/>
        <w:ind w:left="0"/>
        <w:jc w:val="both"/>
        <w:rPr>
          <w:rFonts w:asciiTheme="minorHAnsi" w:hAnsiTheme="minorHAnsi"/>
          <w:sz w:val="22"/>
          <w:szCs w:val="22"/>
        </w:rPr>
      </w:pPr>
    </w:p>
    <w:p w:rsidR="0058370A" w:rsidRDefault="0058370A" w:rsidP="0058370A">
      <w:pPr>
        <w:shd w:val="clear" w:color="auto" w:fill="FFFFFF"/>
        <w:rPr>
          <w:color w:val="222222"/>
        </w:rPr>
      </w:pPr>
      <w:bookmarkStart w:id="0" w:name="_GoBack"/>
      <w:r>
        <w:rPr>
          <w:rFonts w:ascii="Calibri" w:hAnsi="Calibri"/>
          <w:b/>
          <w:bCs/>
          <w:color w:val="222222"/>
          <w:sz w:val="22"/>
          <w:szCs w:val="22"/>
        </w:rPr>
        <w:t>Please return the response to this </w:t>
      </w:r>
      <w:r>
        <w:rPr>
          <w:rStyle w:val="il"/>
          <w:rFonts w:ascii="Calibri" w:hAnsi="Calibri"/>
          <w:b/>
          <w:bCs/>
          <w:color w:val="222222"/>
          <w:sz w:val="22"/>
          <w:szCs w:val="22"/>
        </w:rPr>
        <w:t>Request</w:t>
      </w:r>
      <w:r>
        <w:rPr>
          <w:rFonts w:ascii="Calibri" w:hAnsi="Calibri"/>
          <w:b/>
          <w:bCs/>
          <w:color w:val="222222"/>
          <w:sz w:val="22"/>
          <w:szCs w:val="22"/>
        </w:rPr>
        <w:t> for </w:t>
      </w:r>
      <w:r>
        <w:rPr>
          <w:rStyle w:val="il"/>
          <w:rFonts w:ascii="Calibri" w:hAnsi="Calibri"/>
          <w:b/>
          <w:bCs/>
          <w:color w:val="222222"/>
          <w:sz w:val="22"/>
          <w:szCs w:val="22"/>
        </w:rPr>
        <w:t>Clarification</w:t>
      </w:r>
      <w:r>
        <w:rPr>
          <w:rFonts w:ascii="Calibri" w:hAnsi="Calibri"/>
          <w:b/>
          <w:bCs/>
          <w:color w:val="222222"/>
          <w:sz w:val="22"/>
          <w:szCs w:val="22"/>
        </w:rPr>
        <w:t xml:space="preserve"> by </w:t>
      </w:r>
      <w:r>
        <w:rPr>
          <w:rFonts w:ascii="Calibri" w:hAnsi="Calibri"/>
          <w:b/>
          <w:bCs/>
          <w:color w:val="222222"/>
          <w:sz w:val="22"/>
          <w:szCs w:val="22"/>
        </w:rPr>
        <w:t>Wednesday May 22</w:t>
      </w:r>
      <w:r>
        <w:rPr>
          <w:rFonts w:ascii="Calibri" w:hAnsi="Calibri"/>
          <w:b/>
          <w:bCs/>
          <w:color w:val="222222"/>
          <w:sz w:val="22"/>
          <w:szCs w:val="22"/>
        </w:rPr>
        <w:t>,</w:t>
      </w:r>
      <w:r>
        <w:rPr>
          <w:rFonts w:ascii="Calibri" w:hAnsi="Calibri"/>
          <w:b/>
          <w:bCs/>
          <w:color w:val="222222"/>
          <w:sz w:val="22"/>
          <w:szCs w:val="22"/>
        </w:rPr>
        <w:t xml:space="preserve"> 2019 4</w:t>
      </w:r>
      <w:r>
        <w:rPr>
          <w:rFonts w:ascii="Calibri" w:hAnsi="Calibri"/>
          <w:b/>
          <w:bCs/>
          <w:color w:val="222222"/>
          <w:sz w:val="22"/>
          <w:szCs w:val="22"/>
        </w:rPr>
        <w:t>:00 PM CT.</w:t>
      </w:r>
    </w:p>
    <w:bookmarkEnd w:id="0"/>
    <w:p w:rsidR="0058370A" w:rsidRPr="0029258B" w:rsidRDefault="0058370A" w:rsidP="001A76F5">
      <w:pPr>
        <w:tabs>
          <w:tab w:val="left" w:pos="540"/>
        </w:tabs>
        <w:spacing w:line="276" w:lineRule="auto"/>
        <w:ind w:left="-360" w:firstLine="360"/>
        <w:rPr>
          <w:rFonts w:asciiTheme="minorHAnsi" w:hAnsiTheme="minorHAnsi"/>
          <w:sz w:val="22"/>
          <w:szCs w:val="22"/>
        </w:rPr>
      </w:pPr>
    </w:p>
    <w:sectPr w:rsidR="0058370A" w:rsidRPr="0029258B" w:rsidSect="00275BBC">
      <w:footerReference w:type="default" r:id="rId12"/>
      <w:headerReference w:type="first" r:id="rId13"/>
      <w:footerReference w:type="first" r:id="rId14"/>
      <w:type w:val="continuous"/>
      <w:pgSz w:w="12240" w:h="15840" w:code="1"/>
      <w:pgMar w:top="72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7BD" w:rsidRDefault="005307BD">
      <w:r>
        <w:separator/>
      </w:r>
    </w:p>
  </w:endnote>
  <w:endnote w:type="continuationSeparator" w:id="0">
    <w:p w:rsidR="005307BD" w:rsidRDefault="00530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22" w:rsidRDefault="00383C67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7E5" w:rsidRPr="002547E5" w:rsidRDefault="002547E5" w:rsidP="002547E5">
    <w:pPr>
      <w:pStyle w:val="Footer"/>
      <w:tabs>
        <w:tab w:val="clear" w:pos="4320"/>
        <w:tab w:val="clear" w:pos="8640"/>
        <w:tab w:val="left" w:pos="6945"/>
      </w:tabs>
      <w:jc w:val="center"/>
      <w:rPr>
        <w:rFonts w:asciiTheme="minorHAnsi" w:hAnsiTheme="minorHAnsi"/>
        <w:sz w:val="2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C1D45DB" wp14:editId="1C1D45DC">
          <wp:simplePos x="0" y="0"/>
          <wp:positionH relativeFrom="margin">
            <wp:align>center</wp:align>
          </wp:positionH>
          <wp:positionV relativeFrom="paragraph">
            <wp:posOffset>132080</wp:posOffset>
          </wp:positionV>
          <wp:extent cx="6391656" cy="192024"/>
          <wp:effectExtent l="0" t="0" r="0" b="0"/>
          <wp:wrapThrough wrapText="bothSides">
            <wp:wrapPolygon edited="0">
              <wp:start x="0" y="0"/>
              <wp:lineTo x="0" y="19311"/>
              <wp:lineTo x="21503" y="19311"/>
              <wp:lineTo x="21503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AS footer for L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91656" cy="1920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7BD" w:rsidRDefault="005307BD">
      <w:r>
        <w:separator/>
      </w:r>
    </w:p>
  </w:footnote>
  <w:footnote w:type="continuationSeparator" w:id="0">
    <w:p w:rsidR="005307BD" w:rsidRDefault="00530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760" w:rsidRPr="002547E5" w:rsidRDefault="00275BBC" w:rsidP="00275BBC">
    <w:pPr>
      <w:pStyle w:val="Header"/>
      <w:tabs>
        <w:tab w:val="clear" w:pos="4320"/>
        <w:tab w:val="clear" w:pos="8640"/>
        <w:tab w:val="left" w:pos="2280"/>
      </w:tabs>
      <w:spacing w:after="240"/>
      <w:rPr>
        <w:rFonts w:asciiTheme="minorHAnsi" w:hAnsiTheme="minorHAnsi"/>
        <w:color w:val="FFFFFF" w:themeColor="background1"/>
        <w:sz w:val="22"/>
      </w:rPr>
    </w:pPr>
    <w:r>
      <w:rPr>
        <w:noProof/>
      </w:rPr>
      <w:drawing>
        <wp:inline distT="0" distB="0" distL="0" distR="0" wp14:anchorId="1C1D45D9" wp14:editId="1C1D45DA">
          <wp:extent cx="5943600" cy="851459"/>
          <wp:effectExtent l="0" t="0" r="0" b="635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AS Letterhead_201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14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02698"/>
    <w:multiLevelType w:val="hybridMultilevel"/>
    <w:tmpl w:val="0B3EB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A1D4A"/>
    <w:multiLevelType w:val="hybridMultilevel"/>
    <w:tmpl w:val="C9E4D6CA"/>
    <w:lvl w:ilvl="0" w:tplc="04090001">
      <w:start w:val="1"/>
      <w:numFmt w:val="bullet"/>
      <w:lvlText w:val=""/>
      <w:lvlJc w:val="left"/>
      <w:pPr>
        <w:ind w:left="-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7BD"/>
    <w:rsid w:val="000025FE"/>
    <w:rsid w:val="000111F5"/>
    <w:rsid w:val="00011FE2"/>
    <w:rsid w:val="00014F2A"/>
    <w:rsid w:val="00034BCC"/>
    <w:rsid w:val="00040848"/>
    <w:rsid w:val="00050FC2"/>
    <w:rsid w:val="0006184C"/>
    <w:rsid w:val="00061902"/>
    <w:rsid w:val="00083DF5"/>
    <w:rsid w:val="000C0B10"/>
    <w:rsid w:val="000C3FE4"/>
    <w:rsid w:val="000E3ED1"/>
    <w:rsid w:val="000E5415"/>
    <w:rsid w:val="000F2F39"/>
    <w:rsid w:val="001063E3"/>
    <w:rsid w:val="001149C4"/>
    <w:rsid w:val="00115753"/>
    <w:rsid w:val="00133DC3"/>
    <w:rsid w:val="00134F5C"/>
    <w:rsid w:val="00135B80"/>
    <w:rsid w:val="00153698"/>
    <w:rsid w:val="001569E4"/>
    <w:rsid w:val="0016415F"/>
    <w:rsid w:val="00165930"/>
    <w:rsid w:val="0016762F"/>
    <w:rsid w:val="00185550"/>
    <w:rsid w:val="00187173"/>
    <w:rsid w:val="00195EE1"/>
    <w:rsid w:val="001A76F5"/>
    <w:rsid w:val="001B7AEB"/>
    <w:rsid w:val="001E4149"/>
    <w:rsid w:val="001E53C3"/>
    <w:rsid w:val="00200ED4"/>
    <w:rsid w:val="00203C9B"/>
    <w:rsid w:val="00204760"/>
    <w:rsid w:val="002074B3"/>
    <w:rsid w:val="00207933"/>
    <w:rsid w:val="00215E45"/>
    <w:rsid w:val="00231109"/>
    <w:rsid w:val="00242F86"/>
    <w:rsid w:val="00251616"/>
    <w:rsid w:val="00254268"/>
    <w:rsid w:val="002547E5"/>
    <w:rsid w:val="002607D7"/>
    <w:rsid w:val="00275BBC"/>
    <w:rsid w:val="00277934"/>
    <w:rsid w:val="0029258B"/>
    <w:rsid w:val="00292B46"/>
    <w:rsid w:val="00293BDC"/>
    <w:rsid w:val="002B2FF0"/>
    <w:rsid w:val="002B4EEA"/>
    <w:rsid w:val="002B638D"/>
    <w:rsid w:val="002E7995"/>
    <w:rsid w:val="002E7AE1"/>
    <w:rsid w:val="003046F8"/>
    <w:rsid w:val="003133FF"/>
    <w:rsid w:val="003249B1"/>
    <w:rsid w:val="00333DAD"/>
    <w:rsid w:val="0034450B"/>
    <w:rsid w:val="00353AE2"/>
    <w:rsid w:val="00360BDC"/>
    <w:rsid w:val="00361042"/>
    <w:rsid w:val="003728D5"/>
    <w:rsid w:val="00383C67"/>
    <w:rsid w:val="00387CFC"/>
    <w:rsid w:val="003944D4"/>
    <w:rsid w:val="003959C6"/>
    <w:rsid w:val="003A3DCA"/>
    <w:rsid w:val="003D7C3C"/>
    <w:rsid w:val="003E7602"/>
    <w:rsid w:val="0041033F"/>
    <w:rsid w:val="004136DC"/>
    <w:rsid w:val="0041570A"/>
    <w:rsid w:val="00445E75"/>
    <w:rsid w:val="00453226"/>
    <w:rsid w:val="00462AAB"/>
    <w:rsid w:val="00465348"/>
    <w:rsid w:val="00482177"/>
    <w:rsid w:val="004875BE"/>
    <w:rsid w:val="004A3877"/>
    <w:rsid w:val="004B2E0D"/>
    <w:rsid w:val="004D000E"/>
    <w:rsid w:val="004D30B0"/>
    <w:rsid w:val="004E3E9D"/>
    <w:rsid w:val="00520922"/>
    <w:rsid w:val="00520D35"/>
    <w:rsid w:val="0052352F"/>
    <w:rsid w:val="00527F76"/>
    <w:rsid w:val="005305F8"/>
    <w:rsid w:val="005307BD"/>
    <w:rsid w:val="00535EB9"/>
    <w:rsid w:val="005450A4"/>
    <w:rsid w:val="00545516"/>
    <w:rsid w:val="0055420C"/>
    <w:rsid w:val="00557D71"/>
    <w:rsid w:val="005601D6"/>
    <w:rsid w:val="00566653"/>
    <w:rsid w:val="0057133A"/>
    <w:rsid w:val="0058370A"/>
    <w:rsid w:val="00591FD7"/>
    <w:rsid w:val="00594F75"/>
    <w:rsid w:val="005A11AB"/>
    <w:rsid w:val="005A59B0"/>
    <w:rsid w:val="005A70FA"/>
    <w:rsid w:val="005C5ED1"/>
    <w:rsid w:val="005E4526"/>
    <w:rsid w:val="005E4A1F"/>
    <w:rsid w:val="005F5CE9"/>
    <w:rsid w:val="00605DA0"/>
    <w:rsid w:val="006122A9"/>
    <w:rsid w:val="00612781"/>
    <w:rsid w:val="00613B7E"/>
    <w:rsid w:val="00625656"/>
    <w:rsid w:val="00634608"/>
    <w:rsid w:val="00641477"/>
    <w:rsid w:val="00643B2D"/>
    <w:rsid w:val="00650EDA"/>
    <w:rsid w:val="006672F3"/>
    <w:rsid w:val="00677983"/>
    <w:rsid w:val="006818F6"/>
    <w:rsid w:val="0068303E"/>
    <w:rsid w:val="00695DE5"/>
    <w:rsid w:val="006B04F1"/>
    <w:rsid w:val="006B67A7"/>
    <w:rsid w:val="006C21B6"/>
    <w:rsid w:val="006C2F5C"/>
    <w:rsid w:val="006C5B28"/>
    <w:rsid w:val="006C75C2"/>
    <w:rsid w:val="006D492E"/>
    <w:rsid w:val="006D5D97"/>
    <w:rsid w:val="006D7F5B"/>
    <w:rsid w:val="006E37F6"/>
    <w:rsid w:val="006E41DD"/>
    <w:rsid w:val="00711AF7"/>
    <w:rsid w:val="00713886"/>
    <w:rsid w:val="007222EB"/>
    <w:rsid w:val="00724DCA"/>
    <w:rsid w:val="00724F1B"/>
    <w:rsid w:val="00725490"/>
    <w:rsid w:val="00734780"/>
    <w:rsid w:val="0076453B"/>
    <w:rsid w:val="007668D1"/>
    <w:rsid w:val="00775B74"/>
    <w:rsid w:val="00780235"/>
    <w:rsid w:val="007843D7"/>
    <w:rsid w:val="00786D9B"/>
    <w:rsid w:val="007909A1"/>
    <w:rsid w:val="00790EAF"/>
    <w:rsid w:val="00794942"/>
    <w:rsid w:val="007B3252"/>
    <w:rsid w:val="007B5AE2"/>
    <w:rsid w:val="007C7920"/>
    <w:rsid w:val="007C7A5F"/>
    <w:rsid w:val="007F67AA"/>
    <w:rsid w:val="00810BBA"/>
    <w:rsid w:val="00823F2B"/>
    <w:rsid w:val="00843D0B"/>
    <w:rsid w:val="0084675E"/>
    <w:rsid w:val="00855915"/>
    <w:rsid w:val="00865D44"/>
    <w:rsid w:val="008E418E"/>
    <w:rsid w:val="008E4EC7"/>
    <w:rsid w:val="008F0AE8"/>
    <w:rsid w:val="008F2A66"/>
    <w:rsid w:val="008F78D5"/>
    <w:rsid w:val="00915449"/>
    <w:rsid w:val="00933DAE"/>
    <w:rsid w:val="009670A8"/>
    <w:rsid w:val="00967BF0"/>
    <w:rsid w:val="00990E51"/>
    <w:rsid w:val="009A2327"/>
    <w:rsid w:val="009C23B0"/>
    <w:rsid w:val="009E1119"/>
    <w:rsid w:val="009E3B3B"/>
    <w:rsid w:val="00A14088"/>
    <w:rsid w:val="00A16EBA"/>
    <w:rsid w:val="00A2283E"/>
    <w:rsid w:val="00A279AC"/>
    <w:rsid w:val="00A406A2"/>
    <w:rsid w:val="00A53460"/>
    <w:rsid w:val="00A550FD"/>
    <w:rsid w:val="00A63294"/>
    <w:rsid w:val="00A706D4"/>
    <w:rsid w:val="00A74A93"/>
    <w:rsid w:val="00A74C31"/>
    <w:rsid w:val="00A77214"/>
    <w:rsid w:val="00AA52C7"/>
    <w:rsid w:val="00AC083B"/>
    <w:rsid w:val="00AC5A65"/>
    <w:rsid w:val="00AD071E"/>
    <w:rsid w:val="00AD3695"/>
    <w:rsid w:val="00AD54E4"/>
    <w:rsid w:val="00AD7958"/>
    <w:rsid w:val="00AE7137"/>
    <w:rsid w:val="00AF10D1"/>
    <w:rsid w:val="00B018BB"/>
    <w:rsid w:val="00B02C2B"/>
    <w:rsid w:val="00B166DB"/>
    <w:rsid w:val="00B23163"/>
    <w:rsid w:val="00B24E1B"/>
    <w:rsid w:val="00B25ADD"/>
    <w:rsid w:val="00B323FB"/>
    <w:rsid w:val="00B34B9A"/>
    <w:rsid w:val="00B354F4"/>
    <w:rsid w:val="00B618E4"/>
    <w:rsid w:val="00B77835"/>
    <w:rsid w:val="00B848C1"/>
    <w:rsid w:val="00B94B5A"/>
    <w:rsid w:val="00BB1E37"/>
    <w:rsid w:val="00BC635D"/>
    <w:rsid w:val="00BD3A63"/>
    <w:rsid w:val="00BD3C68"/>
    <w:rsid w:val="00BE3C04"/>
    <w:rsid w:val="00C0167D"/>
    <w:rsid w:val="00C01E64"/>
    <w:rsid w:val="00C264E6"/>
    <w:rsid w:val="00C3786F"/>
    <w:rsid w:val="00C46492"/>
    <w:rsid w:val="00C47E76"/>
    <w:rsid w:val="00C51318"/>
    <w:rsid w:val="00C5188E"/>
    <w:rsid w:val="00C77444"/>
    <w:rsid w:val="00C84679"/>
    <w:rsid w:val="00C8501B"/>
    <w:rsid w:val="00C96BCC"/>
    <w:rsid w:val="00CB0746"/>
    <w:rsid w:val="00CB79DA"/>
    <w:rsid w:val="00CC03F2"/>
    <w:rsid w:val="00CC5041"/>
    <w:rsid w:val="00CD2D32"/>
    <w:rsid w:val="00CD5804"/>
    <w:rsid w:val="00CF727D"/>
    <w:rsid w:val="00CF7576"/>
    <w:rsid w:val="00D12CF8"/>
    <w:rsid w:val="00D32294"/>
    <w:rsid w:val="00D34926"/>
    <w:rsid w:val="00D53546"/>
    <w:rsid w:val="00D811E2"/>
    <w:rsid w:val="00D85947"/>
    <w:rsid w:val="00D93721"/>
    <w:rsid w:val="00DA5FAA"/>
    <w:rsid w:val="00DB24A8"/>
    <w:rsid w:val="00DC13DD"/>
    <w:rsid w:val="00DE17AB"/>
    <w:rsid w:val="00DE43F8"/>
    <w:rsid w:val="00E05A72"/>
    <w:rsid w:val="00E3128C"/>
    <w:rsid w:val="00E33772"/>
    <w:rsid w:val="00E467B4"/>
    <w:rsid w:val="00E6118C"/>
    <w:rsid w:val="00E66A5F"/>
    <w:rsid w:val="00E7240B"/>
    <w:rsid w:val="00E73500"/>
    <w:rsid w:val="00E75C2E"/>
    <w:rsid w:val="00E7604D"/>
    <w:rsid w:val="00E855F4"/>
    <w:rsid w:val="00E91753"/>
    <w:rsid w:val="00EA2FD6"/>
    <w:rsid w:val="00EB2063"/>
    <w:rsid w:val="00EB4CA9"/>
    <w:rsid w:val="00EC656A"/>
    <w:rsid w:val="00EF1ADE"/>
    <w:rsid w:val="00F0093A"/>
    <w:rsid w:val="00F0284C"/>
    <w:rsid w:val="00F0602C"/>
    <w:rsid w:val="00F1441A"/>
    <w:rsid w:val="00F27F7D"/>
    <w:rsid w:val="00F5447C"/>
    <w:rsid w:val="00F63EC2"/>
    <w:rsid w:val="00F8034F"/>
    <w:rsid w:val="00F82B04"/>
    <w:rsid w:val="00F86C1E"/>
    <w:rsid w:val="00FC5A36"/>
    <w:rsid w:val="00FD642D"/>
    <w:rsid w:val="00FE28BA"/>
    <w:rsid w:val="00FE73CB"/>
    <w:rsid w:val="00FF2E68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1D45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093A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3AE2"/>
    <w:pPr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7F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7F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698"/>
  </w:style>
  <w:style w:type="character" w:styleId="Hyperlink">
    <w:name w:val="Hyperlink"/>
    <w:rsid w:val="00EC656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0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03F2"/>
    <w:rPr>
      <w:rFonts w:ascii="Tahoma" w:hAnsi="Tahoma" w:cs="Tahoma"/>
      <w:sz w:val="16"/>
      <w:szCs w:val="16"/>
    </w:rPr>
  </w:style>
  <w:style w:type="character" w:customStyle="1" w:styleId="gmail-m7338970449890858205m-402030297974280044gmail-m8836710436752997261m9162203115044433716m6766851553977377569gmail-msohyperlink">
    <w:name w:val="gmail-m_7338970449890858205m_-402030297974280044gmail-m_8836710436752997261m_9162203115044433716m_6766851553977377569gmail-msohyperlink"/>
    <w:basedOn w:val="DefaultParagraphFont"/>
    <w:rsid w:val="00034BCC"/>
  </w:style>
  <w:style w:type="paragraph" w:styleId="NormalWeb">
    <w:name w:val="Normal (Web)"/>
    <w:basedOn w:val="Normal"/>
    <w:uiPriority w:val="99"/>
    <w:unhideWhenUsed/>
    <w:rsid w:val="00034BCC"/>
    <w:pPr>
      <w:spacing w:before="100" w:beforeAutospacing="1" w:after="100" w:afterAutospacing="1"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353AE2"/>
    <w:rPr>
      <w:rFonts w:asciiTheme="minorHAnsi" w:eastAsiaTheme="minorHAnsi" w:hAnsiTheme="minorHAnsi" w:cstheme="majorBidi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5307BD"/>
    <w:pPr>
      <w:ind w:left="720"/>
      <w:contextualSpacing/>
    </w:pPr>
  </w:style>
  <w:style w:type="character" w:customStyle="1" w:styleId="il">
    <w:name w:val="il"/>
    <w:basedOn w:val="DefaultParagraphFont"/>
    <w:rsid w:val="005837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093A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3AE2"/>
    <w:pPr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7F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7F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698"/>
  </w:style>
  <w:style w:type="character" w:styleId="Hyperlink">
    <w:name w:val="Hyperlink"/>
    <w:rsid w:val="00EC656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0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03F2"/>
    <w:rPr>
      <w:rFonts w:ascii="Tahoma" w:hAnsi="Tahoma" w:cs="Tahoma"/>
      <w:sz w:val="16"/>
      <w:szCs w:val="16"/>
    </w:rPr>
  </w:style>
  <w:style w:type="character" w:customStyle="1" w:styleId="gmail-m7338970449890858205m-402030297974280044gmail-m8836710436752997261m9162203115044433716m6766851553977377569gmail-msohyperlink">
    <w:name w:val="gmail-m_7338970449890858205m_-402030297974280044gmail-m_8836710436752997261m_9162203115044433716m_6766851553977377569gmail-msohyperlink"/>
    <w:basedOn w:val="DefaultParagraphFont"/>
    <w:rsid w:val="00034BCC"/>
  </w:style>
  <w:style w:type="paragraph" w:styleId="NormalWeb">
    <w:name w:val="Normal (Web)"/>
    <w:basedOn w:val="Normal"/>
    <w:uiPriority w:val="99"/>
    <w:unhideWhenUsed/>
    <w:rsid w:val="00034BCC"/>
    <w:pPr>
      <w:spacing w:before="100" w:beforeAutospacing="1" w:after="100" w:afterAutospacing="1"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353AE2"/>
    <w:rPr>
      <w:rFonts w:asciiTheme="minorHAnsi" w:eastAsiaTheme="minorHAnsi" w:hAnsiTheme="minorHAnsi" w:cstheme="majorBidi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5307BD"/>
    <w:pPr>
      <w:ind w:left="720"/>
      <w:contextualSpacing/>
    </w:pPr>
  </w:style>
  <w:style w:type="character" w:customStyle="1" w:styleId="il">
    <w:name w:val="il"/>
    <w:basedOn w:val="DefaultParagraphFont"/>
    <w:rsid w:val="00583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3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6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6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51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05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2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37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9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49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My%20Documents\Helpful\template%20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AB184C912C5447BAB53AB12F5D6F6E" ma:contentTypeVersion="0" ma:contentTypeDescription="Create a new document." ma:contentTypeScope="" ma:versionID="2881391a4f62c561fff9c894a18ca8c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E1586-9ABD-43F1-8BA0-832409C80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99550A-2681-4B2B-9C08-8D2D68159948}">
  <ds:schemaRefs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5D78930-0B38-47C4-BD52-E4D33F85D4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7CCF-C182-45FF-80A0-D8687D6D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LETTER</Template>
  <TotalTime>10</TotalTime>
  <Pages>1</Pages>
  <Words>84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DAS Letterhead Template</vt:lpstr>
    </vt:vector>
  </TitlesOfParts>
  <Company>State of Iowa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 Letterhead Template</dc:title>
  <dc:creator>Janssen, Julie [DAS]</dc:creator>
  <cp:lastModifiedBy>Janssen, Julie [DAS]</cp:lastModifiedBy>
  <cp:revision>4</cp:revision>
  <cp:lastPrinted>2019-05-22T13:57:00Z</cp:lastPrinted>
  <dcterms:created xsi:type="dcterms:W3CDTF">2019-05-22T13:46:00Z</dcterms:created>
  <dcterms:modified xsi:type="dcterms:W3CDTF">2019-05-22T13:57:00Z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0x010100A6AB184C912C5447BAB53AB12F5D6F6E</vt:lpwstr>
  </property>
</Properties>
</file>